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FECEC" w14:textId="77777777" w:rsidR="004A61EE" w:rsidRDefault="004A61EE" w:rsidP="004A61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WESTON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CA0C5B8" w14:textId="77777777" w:rsidR="004A61EE" w:rsidRDefault="004A61EE" w:rsidP="004A61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Exeter. Apothecary.</w:t>
      </w:r>
    </w:p>
    <w:p w14:paraId="7ECDEF38" w14:textId="77777777" w:rsidR="004A61EE" w:rsidRDefault="004A61EE" w:rsidP="004A61EE">
      <w:pPr>
        <w:rPr>
          <w:rFonts w:ascii="Times New Roman" w:hAnsi="Times New Roman" w:cs="Times New Roman"/>
        </w:rPr>
      </w:pPr>
    </w:p>
    <w:p w14:paraId="3D5F2D35" w14:textId="77777777" w:rsidR="004A61EE" w:rsidRDefault="004A61EE" w:rsidP="004A61EE">
      <w:pPr>
        <w:rPr>
          <w:rFonts w:ascii="Times New Roman" w:hAnsi="Times New Roman" w:cs="Times New Roman"/>
        </w:rPr>
      </w:pPr>
    </w:p>
    <w:p w14:paraId="07561975" w14:textId="77777777" w:rsidR="004A61EE" w:rsidRDefault="004A61EE" w:rsidP="004A61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Kyrkeby</w:t>
      </w:r>
      <w:proofErr w:type="spellEnd"/>
      <w:r>
        <w:rPr>
          <w:rFonts w:ascii="Times New Roman" w:hAnsi="Times New Roman" w:cs="Times New Roman"/>
        </w:rPr>
        <w:t xml:space="preserve">(q.v.) and his wife, Joan(q.v.), brought a plaint of debt </w:t>
      </w:r>
    </w:p>
    <w:p w14:paraId="0D1B50C2" w14:textId="77777777" w:rsidR="004A61EE" w:rsidRDefault="004A61EE" w:rsidP="004A61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14:paraId="6BF5DF3E" w14:textId="77777777" w:rsidR="004A61EE" w:rsidRDefault="004A61EE" w:rsidP="004A61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2823346" w14:textId="77777777" w:rsidR="004A61EE" w:rsidRDefault="004A61EE" w:rsidP="004A61EE">
      <w:pPr>
        <w:rPr>
          <w:rFonts w:ascii="Times New Roman" w:hAnsi="Times New Roman" w:cs="Times New Roman"/>
        </w:rPr>
      </w:pPr>
    </w:p>
    <w:p w14:paraId="67F5F80B" w14:textId="77777777" w:rsidR="004A61EE" w:rsidRDefault="004A61EE" w:rsidP="004A61EE">
      <w:pPr>
        <w:rPr>
          <w:rFonts w:ascii="Times New Roman" w:hAnsi="Times New Roman" w:cs="Times New Roman"/>
        </w:rPr>
      </w:pPr>
    </w:p>
    <w:p w14:paraId="6239A240" w14:textId="77777777" w:rsidR="004A61EE" w:rsidRDefault="004A61EE" w:rsidP="004A61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14:paraId="43B54108" w14:textId="77777777" w:rsidR="006B2F86" w:rsidRPr="00E71FC3" w:rsidRDefault="004A61E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0477F" w14:textId="77777777" w:rsidR="004A61EE" w:rsidRDefault="004A61EE" w:rsidP="00E71FC3">
      <w:r>
        <w:separator/>
      </w:r>
    </w:p>
  </w:endnote>
  <w:endnote w:type="continuationSeparator" w:id="0">
    <w:p w14:paraId="70D12913" w14:textId="77777777" w:rsidR="004A61EE" w:rsidRDefault="004A61E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57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CB00B" w14:textId="77777777" w:rsidR="004A61EE" w:rsidRDefault="004A61EE" w:rsidP="00E71FC3">
      <w:r>
        <w:separator/>
      </w:r>
    </w:p>
  </w:footnote>
  <w:footnote w:type="continuationSeparator" w:id="0">
    <w:p w14:paraId="603395A7" w14:textId="77777777" w:rsidR="004A61EE" w:rsidRDefault="004A61E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1EE"/>
    <w:rsid w:val="001A7C09"/>
    <w:rsid w:val="004A61E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A8EFC"/>
  <w15:chartTrackingRefBased/>
  <w15:docId w15:val="{F93A2EE6-D9D2-4B49-83E7-F8BAB105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61E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A61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2018-03-13T19:56:00Z</dcterms:created>
  <dcterms:modified xsi:type="dcterms:W3CDTF">2018-03-13T19:57:00Z</dcterms:modified>
</cp:coreProperties>
</file>